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078" w:rsidRPr="00DB72EF" w:rsidRDefault="008D2078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8D2078" w:rsidRPr="00DB72EF" w:rsidRDefault="008D2078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8D2078" w:rsidRPr="00DB72EF" w:rsidRDefault="008D2078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8D2078" w:rsidRPr="00DB72EF" w:rsidRDefault="008D2078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8D2078" w:rsidRPr="00DB72EF" w:rsidRDefault="008D2078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8D2078" w:rsidRPr="00DB72EF" w:rsidRDefault="008D2078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8D2078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8D2078" w:rsidRPr="00DB72EF" w:rsidRDefault="008D2078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8D2078" w:rsidRDefault="008D2078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8D2078" w:rsidRPr="00DB72EF" w:rsidRDefault="008D2078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8D2078" w:rsidRPr="00DB72EF" w:rsidRDefault="008D2078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8D2078" w:rsidRPr="00DB72EF" w:rsidRDefault="008D2078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8D2078" w:rsidRPr="00DB72EF" w:rsidRDefault="008D2078">
      <w:pPr>
        <w:autoSpaceDE/>
        <w:jc w:val="both"/>
        <w:rPr>
          <w:b/>
          <w:i/>
          <w:color w:val="auto"/>
          <w:lang w:eastAsia="ar-SA"/>
        </w:rPr>
      </w:pPr>
    </w:p>
    <w:p w:rsidR="008D2078" w:rsidRDefault="008D2078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8D2078" w:rsidRPr="00DB72EF" w:rsidRDefault="008D2078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D2078" w:rsidRPr="00DB72EF" w:rsidRDefault="008D2078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8D2078" w:rsidRPr="00DB72EF" w:rsidRDefault="008D2078" w:rsidP="00E266AA">
      <w:pPr>
        <w:autoSpaceDE/>
        <w:rPr>
          <w:i/>
          <w:color w:val="auto"/>
          <w:lang w:eastAsia="ar-SA"/>
        </w:rPr>
      </w:pPr>
    </w:p>
    <w:p w:rsidR="008D2078" w:rsidRPr="00D129FC" w:rsidRDefault="008D2078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8D2078" w:rsidRPr="00B275A6" w:rsidRDefault="008D2078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8D2078" w:rsidRPr="00DF148D" w:rsidRDefault="008D2078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DF148D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Budowa drogi dojazdowej do gruntów rolnych ul. Kusocińskiego</w:t>
      </w:r>
      <w:r>
        <w:rPr>
          <w:b/>
          <w:sz w:val="28"/>
          <w:szCs w:val="28"/>
        </w:rPr>
        <w:br/>
        <w:t>w Święciechowie</w:t>
      </w:r>
      <w:r w:rsidRPr="00DF148D">
        <w:rPr>
          <w:b/>
          <w:color w:val="auto"/>
          <w:sz w:val="28"/>
          <w:szCs w:val="28"/>
          <w:lang w:eastAsia="ar-SA"/>
        </w:rPr>
        <w:t>”</w:t>
      </w:r>
    </w:p>
    <w:p w:rsidR="008D2078" w:rsidRPr="00E23FD0" w:rsidRDefault="008D2078">
      <w:pPr>
        <w:autoSpaceDE/>
        <w:jc w:val="both"/>
        <w:rPr>
          <w:color w:val="auto"/>
          <w:lang w:eastAsia="ar-SA"/>
        </w:rPr>
      </w:pPr>
    </w:p>
    <w:p w:rsidR="008D2078" w:rsidRPr="00DB72EF" w:rsidRDefault="008D2078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8D2078" w:rsidRPr="00DB72EF" w:rsidRDefault="008D2078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8D2078" w:rsidRPr="00DB72EF" w:rsidRDefault="008D2078">
      <w:pPr>
        <w:autoSpaceDE/>
        <w:jc w:val="both"/>
        <w:rPr>
          <w:lang w:eastAsia="ar-SA"/>
        </w:rPr>
      </w:pPr>
    </w:p>
    <w:p w:rsidR="008D2078" w:rsidRPr="00DB72EF" w:rsidRDefault="008D2078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8D2078" w:rsidRPr="00FF406D" w:rsidRDefault="008D2078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8D2078" w:rsidRPr="00DB72EF" w:rsidRDefault="008D2078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8D2078" w:rsidRPr="002A3B44" w:rsidRDefault="008D2078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8D2078" w:rsidRDefault="008D2078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8D2078" w:rsidRPr="00134442" w:rsidRDefault="008D2078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8D2078" w:rsidRPr="00A64A42" w:rsidRDefault="008D2078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8D2078" w:rsidRPr="00A64A42" w:rsidRDefault="008D2078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8D2078" w:rsidRDefault="008D2078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…………2023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8D2078" w:rsidRPr="00D46125" w:rsidRDefault="008D2078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8D2078" w:rsidRPr="00D46125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078" w:rsidRDefault="008D2078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8D2078" w:rsidRDefault="008D2078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078" w:rsidRDefault="008D2078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8D2078" w:rsidRDefault="008D2078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078" w:rsidRDefault="008D2078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</w:t>
    </w:r>
    <w:r w:rsidRPr="00891E4A">
      <w:rPr>
        <w:color w:val="auto"/>
        <w:lang w:eastAsia="ar-SA"/>
      </w:rPr>
      <w:t xml:space="preserve">: FS.271.9.2023     </w:t>
    </w:r>
    <w:r>
      <w:rPr>
        <w:lang w:eastAsia="ar-SA"/>
      </w:rPr>
      <w:t xml:space="preserve">                                               </w:t>
    </w:r>
  </w:p>
  <w:p w:rsidR="008D2078" w:rsidRDefault="008D2078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331B"/>
    <w:rsid w:val="000264EE"/>
    <w:rsid w:val="000279EC"/>
    <w:rsid w:val="00030947"/>
    <w:rsid w:val="0005171B"/>
    <w:rsid w:val="000519E6"/>
    <w:rsid w:val="00054E89"/>
    <w:rsid w:val="00094E1B"/>
    <w:rsid w:val="000B19FF"/>
    <w:rsid w:val="000B2F36"/>
    <w:rsid w:val="000C2199"/>
    <w:rsid w:val="000C391C"/>
    <w:rsid w:val="000D05AC"/>
    <w:rsid w:val="000E45E2"/>
    <w:rsid w:val="000F41A6"/>
    <w:rsid w:val="00105DA1"/>
    <w:rsid w:val="00111837"/>
    <w:rsid w:val="00114648"/>
    <w:rsid w:val="0012290C"/>
    <w:rsid w:val="00134442"/>
    <w:rsid w:val="0014606D"/>
    <w:rsid w:val="001632BC"/>
    <w:rsid w:val="00166A71"/>
    <w:rsid w:val="00173DC0"/>
    <w:rsid w:val="00182466"/>
    <w:rsid w:val="001874C7"/>
    <w:rsid w:val="00194C7F"/>
    <w:rsid w:val="001B10EE"/>
    <w:rsid w:val="001D3EBA"/>
    <w:rsid w:val="001D4984"/>
    <w:rsid w:val="001D6D1D"/>
    <w:rsid w:val="001E100B"/>
    <w:rsid w:val="001E6FE0"/>
    <w:rsid w:val="00213032"/>
    <w:rsid w:val="0021519A"/>
    <w:rsid w:val="00220B20"/>
    <w:rsid w:val="0025432C"/>
    <w:rsid w:val="002641C7"/>
    <w:rsid w:val="00266115"/>
    <w:rsid w:val="00293968"/>
    <w:rsid w:val="00297F94"/>
    <w:rsid w:val="002A344F"/>
    <w:rsid w:val="002A3B44"/>
    <w:rsid w:val="002B3EDD"/>
    <w:rsid w:val="002C36C1"/>
    <w:rsid w:val="00300FF2"/>
    <w:rsid w:val="00322BE8"/>
    <w:rsid w:val="003309D0"/>
    <w:rsid w:val="003548F0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264A8"/>
    <w:rsid w:val="00464864"/>
    <w:rsid w:val="00480D31"/>
    <w:rsid w:val="004901B3"/>
    <w:rsid w:val="004A4E7D"/>
    <w:rsid w:val="004A6002"/>
    <w:rsid w:val="004B18F2"/>
    <w:rsid w:val="004C1766"/>
    <w:rsid w:val="004C2900"/>
    <w:rsid w:val="004E43DC"/>
    <w:rsid w:val="00500BE5"/>
    <w:rsid w:val="00501057"/>
    <w:rsid w:val="005055E4"/>
    <w:rsid w:val="005066D0"/>
    <w:rsid w:val="00523C16"/>
    <w:rsid w:val="00542CCB"/>
    <w:rsid w:val="00544E5B"/>
    <w:rsid w:val="005570A0"/>
    <w:rsid w:val="00565B23"/>
    <w:rsid w:val="00572248"/>
    <w:rsid w:val="005765D3"/>
    <w:rsid w:val="0058748E"/>
    <w:rsid w:val="00593052"/>
    <w:rsid w:val="005B0CC2"/>
    <w:rsid w:val="005D0B41"/>
    <w:rsid w:val="005D5D0E"/>
    <w:rsid w:val="0062259D"/>
    <w:rsid w:val="00623136"/>
    <w:rsid w:val="00636BFD"/>
    <w:rsid w:val="006651D7"/>
    <w:rsid w:val="00680191"/>
    <w:rsid w:val="00697D40"/>
    <w:rsid w:val="006B199B"/>
    <w:rsid w:val="006B3647"/>
    <w:rsid w:val="006B7633"/>
    <w:rsid w:val="006D04DD"/>
    <w:rsid w:val="006F081B"/>
    <w:rsid w:val="006F12DC"/>
    <w:rsid w:val="00702DD8"/>
    <w:rsid w:val="0073415D"/>
    <w:rsid w:val="0074453E"/>
    <w:rsid w:val="00764BC2"/>
    <w:rsid w:val="007A74D4"/>
    <w:rsid w:val="007B0D77"/>
    <w:rsid w:val="007D339C"/>
    <w:rsid w:val="007D56B4"/>
    <w:rsid w:val="007D6E3F"/>
    <w:rsid w:val="007F099B"/>
    <w:rsid w:val="007F6F4E"/>
    <w:rsid w:val="00812AEE"/>
    <w:rsid w:val="00822757"/>
    <w:rsid w:val="00827F77"/>
    <w:rsid w:val="00873F25"/>
    <w:rsid w:val="00884E42"/>
    <w:rsid w:val="00891E4A"/>
    <w:rsid w:val="008D2078"/>
    <w:rsid w:val="008D4E93"/>
    <w:rsid w:val="008E6EF9"/>
    <w:rsid w:val="008F16FD"/>
    <w:rsid w:val="00911BCE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2E50"/>
    <w:rsid w:val="00A865F4"/>
    <w:rsid w:val="00A95791"/>
    <w:rsid w:val="00AD7340"/>
    <w:rsid w:val="00AF794F"/>
    <w:rsid w:val="00B10CCF"/>
    <w:rsid w:val="00B261BE"/>
    <w:rsid w:val="00B275A6"/>
    <w:rsid w:val="00B3342F"/>
    <w:rsid w:val="00B54C73"/>
    <w:rsid w:val="00B965EB"/>
    <w:rsid w:val="00BA5C89"/>
    <w:rsid w:val="00BB5858"/>
    <w:rsid w:val="00BE0441"/>
    <w:rsid w:val="00BE0CB2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14A3"/>
    <w:rsid w:val="00CB419D"/>
    <w:rsid w:val="00CF1AB6"/>
    <w:rsid w:val="00D129FC"/>
    <w:rsid w:val="00D2180E"/>
    <w:rsid w:val="00D27D2C"/>
    <w:rsid w:val="00D45740"/>
    <w:rsid w:val="00D46125"/>
    <w:rsid w:val="00D53D64"/>
    <w:rsid w:val="00D5702F"/>
    <w:rsid w:val="00D656E8"/>
    <w:rsid w:val="00DB72EF"/>
    <w:rsid w:val="00DE3F47"/>
    <w:rsid w:val="00DE72B9"/>
    <w:rsid w:val="00DE7818"/>
    <w:rsid w:val="00DF148D"/>
    <w:rsid w:val="00E00087"/>
    <w:rsid w:val="00E04DB3"/>
    <w:rsid w:val="00E17601"/>
    <w:rsid w:val="00E23FD0"/>
    <w:rsid w:val="00E266AA"/>
    <w:rsid w:val="00E43244"/>
    <w:rsid w:val="00E61FEB"/>
    <w:rsid w:val="00E73CF3"/>
    <w:rsid w:val="00E82B7A"/>
    <w:rsid w:val="00F06230"/>
    <w:rsid w:val="00F116E3"/>
    <w:rsid w:val="00F12B0F"/>
    <w:rsid w:val="00F203A3"/>
    <w:rsid w:val="00F25361"/>
    <w:rsid w:val="00F35E94"/>
    <w:rsid w:val="00F45E14"/>
    <w:rsid w:val="00F53668"/>
    <w:rsid w:val="00F7205D"/>
    <w:rsid w:val="00FA2F76"/>
    <w:rsid w:val="00FB1D7C"/>
    <w:rsid w:val="00FC061E"/>
    <w:rsid w:val="00FC5FA8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253</Words>
  <Characters>1520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39</cp:revision>
  <dcterms:created xsi:type="dcterms:W3CDTF">2021-04-20T12:35:00Z</dcterms:created>
  <dcterms:modified xsi:type="dcterms:W3CDTF">2023-06-29T07:46:00Z</dcterms:modified>
</cp:coreProperties>
</file>